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093B" w14:textId="1BFE0583" w:rsidR="00F44C69" w:rsidRPr="00036508" w:rsidRDefault="00F44C69" w:rsidP="00F44C69">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0E73AC" w:rsidRPr="000E73AC">
        <w:rPr>
          <w:rFonts w:eastAsia="宋体" w:cs="Arial"/>
          <w:sz w:val="24"/>
          <w:szCs w:val="24"/>
          <w:lang w:eastAsia="zh-CN"/>
        </w:rPr>
        <w:t>R4-23</w:t>
      </w:r>
      <w:r w:rsidR="00354D86">
        <w:rPr>
          <w:rFonts w:eastAsia="宋体" w:cs="Arial"/>
          <w:sz w:val="24"/>
          <w:szCs w:val="24"/>
          <w:lang w:eastAsia="zh-CN"/>
        </w:rPr>
        <w:t>20118</w:t>
      </w:r>
    </w:p>
    <w:p w14:paraId="6FCABE0C" w14:textId="3406130C" w:rsidR="003443BE" w:rsidRDefault="00F44C69" w:rsidP="00F44C69">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3784D47E" w:rsidR="003443BE" w:rsidRPr="00410371" w:rsidRDefault="009825CD" w:rsidP="00156F9A">
            <w:pPr>
              <w:pStyle w:val="CRCoverPage"/>
              <w:spacing w:after="0"/>
              <w:rPr>
                <w:noProof/>
              </w:rPr>
            </w:pPr>
            <w:r>
              <w:rPr>
                <w:b/>
                <w:noProof/>
                <w:sz w:val="28"/>
              </w:rPr>
              <w:t>1947</w:t>
            </w:r>
            <w:bookmarkStart w:id="15" w:name="_GoBack"/>
            <w:bookmarkEnd w:id="15"/>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07D225A7" w:rsidR="003443BE" w:rsidRPr="00410371" w:rsidRDefault="00DC2B55" w:rsidP="00156F9A">
            <w:pPr>
              <w:pStyle w:val="CRCoverPage"/>
              <w:spacing w:after="0"/>
              <w:jc w:val="center"/>
              <w:rPr>
                <w:noProof/>
                <w:sz w:val="28"/>
              </w:rPr>
            </w:pPr>
            <w:r>
              <w:rPr>
                <w:b/>
                <w:noProof/>
                <w:sz w:val="28"/>
              </w:rPr>
              <w:t>1</w:t>
            </w:r>
            <w:r w:rsidR="000D6525">
              <w:rPr>
                <w:b/>
                <w:noProof/>
                <w:sz w:val="28"/>
              </w:rPr>
              <w:t>8</w:t>
            </w:r>
            <w:r w:rsidR="00FE0506">
              <w:rPr>
                <w:b/>
                <w:noProof/>
                <w:sz w:val="28"/>
              </w:rPr>
              <w:t>.</w:t>
            </w:r>
            <w:r w:rsidR="000D652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35685106" w:rsidR="003443BE" w:rsidRDefault="002F2AFE" w:rsidP="00156F9A">
            <w:pPr>
              <w:pStyle w:val="CRCoverPage"/>
              <w:spacing w:after="0"/>
              <w:ind w:left="100"/>
              <w:rPr>
                <w:noProof/>
              </w:rPr>
            </w:pPr>
            <w:r w:rsidRPr="002F2AFE">
              <w:t xml:space="preserve">CR to TS38.101-1 </w:t>
            </w:r>
            <w:r w:rsidR="000A5A35" w:rsidRPr="000A5A35">
              <w:t>for NR-U NS table reference</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70494C46" w:rsidR="003443BE" w:rsidRDefault="00C443BE" w:rsidP="00156F9A">
            <w:pPr>
              <w:pStyle w:val="CRCoverPage"/>
              <w:spacing w:after="0"/>
              <w:ind w:left="100"/>
              <w:rPr>
                <w:noProof/>
              </w:rPr>
            </w:pPr>
            <w:proofErr w:type="spellStart"/>
            <w:r w:rsidRPr="00C443BE">
              <w:rPr>
                <w:rFonts w:cs="Arial"/>
              </w:rPr>
              <w:t>NR_unlic_enh</w:t>
            </w:r>
            <w:proofErr w:type="spellEnd"/>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8F27C0B" w:rsidR="003443BE" w:rsidRDefault="002F2AFE" w:rsidP="00156F9A">
            <w:pPr>
              <w:pStyle w:val="CRCoverPage"/>
              <w:spacing w:after="0"/>
              <w:ind w:left="100"/>
              <w:rPr>
                <w:noProof/>
              </w:rPr>
            </w:pPr>
            <w:r>
              <w:rPr>
                <w:noProof/>
              </w:rPr>
              <w:t>2023-</w:t>
            </w:r>
            <w:r w:rsidR="007A10BE">
              <w:rPr>
                <w:noProof/>
              </w:rPr>
              <w:t>1</w:t>
            </w:r>
            <w:r w:rsidR="00886C64">
              <w:rPr>
                <w:noProof/>
              </w:rPr>
              <w:t>1</w:t>
            </w:r>
            <w:r>
              <w:rPr>
                <w:noProof/>
              </w:rPr>
              <w:t>-</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78FDC596" w:rsidR="003443BE" w:rsidRDefault="000A5A3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613DED20" w:rsidR="003443BE" w:rsidRDefault="002F2AFE" w:rsidP="00156F9A">
            <w:pPr>
              <w:pStyle w:val="CRCoverPage"/>
              <w:spacing w:after="0"/>
              <w:ind w:left="100"/>
              <w:rPr>
                <w:noProof/>
              </w:rPr>
            </w:pPr>
            <w:r>
              <w:t>Rel-1</w:t>
            </w:r>
            <w:r w:rsidR="00080A66">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66E677C" w:rsidR="00111FE3" w:rsidRDefault="00DA5934" w:rsidP="006D53A6">
            <w:pPr>
              <w:pStyle w:val="CRCoverPage"/>
              <w:spacing w:after="0"/>
              <w:ind w:left="100"/>
              <w:rPr>
                <w:noProof/>
              </w:rPr>
            </w:pPr>
            <w:r>
              <w:rPr>
                <w:noProof/>
              </w:rPr>
              <w:t xml:space="preserve">This </w:t>
            </w:r>
            <w:r w:rsidR="006D53A6">
              <w:rPr>
                <w:noProof/>
              </w:rPr>
              <w:t>table 6.2F.3.1-1B is newly added to address new NS values however in the specification, the table is not referred correctly.</w:t>
            </w:r>
            <w:r w:rsidR="00111FE3">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61DBD027" w:rsidR="00503088" w:rsidRPr="00503088" w:rsidRDefault="00503088" w:rsidP="006D53A6">
            <w:pPr>
              <w:pStyle w:val="CRCoverPage"/>
              <w:spacing w:after="0"/>
              <w:ind w:left="100"/>
              <w:rPr>
                <w:rFonts w:eastAsiaTheme="minorEastAsia"/>
                <w:noProof/>
                <w:lang w:eastAsia="zh-CN"/>
              </w:rPr>
            </w:pPr>
            <w:r>
              <w:rPr>
                <w:noProof/>
              </w:rPr>
              <w:t>T</w:t>
            </w:r>
            <w:r w:rsidR="006D53A6">
              <w:rPr>
                <w:noProof/>
              </w:rPr>
              <w:t>he reference to table 6.2F.3.1-1B is added.</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313A85D1" w:rsidR="003443BE" w:rsidRDefault="00733F3E" w:rsidP="00156F9A">
            <w:pPr>
              <w:pStyle w:val="CRCoverPage"/>
              <w:spacing w:after="0"/>
              <w:ind w:left="100"/>
              <w:rPr>
                <w:noProof/>
              </w:rPr>
            </w:pPr>
            <w:r>
              <w:rPr>
                <w:noProof/>
              </w:rPr>
              <w:t xml:space="preserve">The </w:t>
            </w:r>
            <w:r w:rsidR="006D53A6">
              <w:rPr>
                <w:noProof/>
              </w:rPr>
              <w:t>NS value and corresponding table are not referred correctly</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00513B40" w:rsidR="003443BE" w:rsidRPr="00EA6A14" w:rsidRDefault="00A97101" w:rsidP="00156F9A">
            <w:pPr>
              <w:pStyle w:val="CRCoverPage"/>
              <w:spacing w:after="0"/>
              <w:ind w:left="100"/>
              <w:rPr>
                <w:rFonts w:eastAsiaTheme="minorEastAsia"/>
                <w:noProof/>
                <w:lang w:eastAsia="zh-CN"/>
              </w:rPr>
            </w:pPr>
            <w:r>
              <w:rPr>
                <w:rFonts w:eastAsiaTheme="minorEastAsia"/>
                <w:noProof/>
                <w:lang w:eastAsia="zh-CN"/>
              </w:rPr>
              <w:t>6.2</w:t>
            </w:r>
            <w:r w:rsidR="006D53A6">
              <w:rPr>
                <w:rFonts w:eastAsiaTheme="minorEastAsia"/>
                <w:noProof/>
                <w:lang w:eastAsia="zh-CN"/>
              </w:rPr>
              <w:t>F</w:t>
            </w:r>
            <w:r w:rsidR="00E200CD">
              <w:rPr>
                <w:rFonts w:eastAsiaTheme="minorEastAsia"/>
                <w:noProof/>
                <w:lang w:eastAsia="zh-CN"/>
              </w:rPr>
              <w:t>.</w:t>
            </w:r>
            <w:r w:rsidR="006D53A6">
              <w:rPr>
                <w:rFonts w:eastAsiaTheme="minorEastAsia"/>
                <w:noProof/>
                <w:lang w:eastAsia="zh-CN"/>
              </w:rPr>
              <w:t>3</w:t>
            </w:r>
            <w:r w:rsidR="00E200CD">
              <w:rPr>
                <w:rFonts w:eastAsiaTheme="minorEastAsia"/>
                <w:noProof/>
                <w:lang w:eastAsia="zh-CN"/>
              </w:rPr>
              <w:t>.1</w:t>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7B8BC929" w:rsidR="008E1CAD" w:rsidRDefault="008E1CAD" w:rsidP="008E1CAD">
      <w:pPr>
        <w:pStyle w:val="EditorsNote"/>
        <w:rPr>
          <w:lang w:eastAsia="zh-CN"/>
        </w:rPr>
      </w:pPr>
      <w:r>
        <w:rPr>
          <w:lang w:eastAsia="zh-CN"/>
        </w:rPr>
        <w:t>&lt;&lt;start of change&gt;&gt;</w:t>
      </w:r>
    </w:p>
    <w:p w14:paraId="4F139F4B" w14:textId="77777777" w:rsidR="00542E03" w:rsidRPr="00A1115A" w:rsidRDefault="00542E03" w:rsidP="00542E03">
      <w:pPr>
        <w:pStyle w:val="30"/>
      </w:pPr>
      <w:r w:rsidRPr="00A1115A">
        <w:t>.2F.3</w:t>
      </w:r>
      <w:r w:rsidRPr="00A1115A">
        <w:tab/>
      </w:r>
      <w:r w:rsidRPr="00A1115A">
        <w:rPr>
          <w:lang w:eastAsia="zh-CN"/>
        </w:rPr>
        <w:t xml:space="preserve">UE additional </w:t>
      </w:r>
      <w:r w:rsidRPr="00A1115A">
        <w:t>maximum output power reduction</w:t>
      </w:r>
    </w:p>
    <w:p w14:paraId="3ED2E7E9" w14:textId="77777777" w:rsidR="00542E03" w:rsidRPr="00A1115A" w:rsidRDefault="00542E03" w:rsidP="00542E03">
      <w:pPr>
        <w:pStyle w:val="40"/>
      </w:pPr>
      <w:bookmarkStart w:id="17" w:name="_Toc61367412"/>
      <w:bookmarkStart w:id="18" w:name="_Toc61372795"/>
      <w:bookmarkStart w:id="19" w:name="_Toc68230736"/>
      <w:bookmarkStart w:id="20" w:name="_Toc69084149"/>
      <w:bookmarkStart w:id="21" w:name="_Toc75467159"/>
      <w:bookmarkStart w:id="22" w:name="_Toc76509181"/>
      <w:bookmarkStart w:id="23" w:name="_Toc76718171"/>
      <w:bookmarkStart w:id="24" w:name="_Toc83580481"/>
      <w:bookmarkStart w:id="25" w:name="_Toc84404990"/>
      <w:bookmarkStart w:id="26" w:name="_Toc84413599"/>
      <w:r w:rsidRPr="00A1115A">
        <w:t>6.2F.3.1</w:t>
      </w:r>
      <w:r w:rsidRPr="00A1115A">
        <w:tab/>
        <w:t>General</w:t>
      </w:r>
      <w:bookmarkEnd w:id="17"/>
      <w:bookmarkEnd w:id="18"/>
      <w:bookmarkEnd w:id="19"/>
      <w:bookmarkEnd w:id="20"/>
      <w:bookmarkEnd w:id="21"/>
      <w:bookmarkEnd w:id="22"/>
      <w:bookmarkEnd w:id="23"/>
      <w:bookmarkEnd w:id="24"/>
      <w:bookmarkEnd w:id="25"/>
      <w:bookmarkEnd w:id="26"/>
    </w:p>
    <w:p w14:paraId="3C17A7C4" w14:textId="77777777" w:rsidR="00542E03" w:rsidRPr="00A1115A" w:rsidRDefault="00542E03" w:rsidP="00542E0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28BE709" w14:textId="77777777" w:rsidR="00542E03" w:rsidRPr="00A1115A" w:rsidRDefault="00542E03" w:rsidP="00542E03">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7C2B467E" w14:textId="2C43FD20" w:rsidR="00542E03" w:rsidRPr="00A1115A" w:rsidRDefault="00542E03" w:rsidP="00542E03">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ins w:id="27" w:author="OPPO RAN4#109" w:date="2023-11-03T17:54:00Z">
        <w:r>
          <w:t xml:space="preserve"> and table 6.2F.3.1-1B</w:t>
        </w:r>
      </w:ins>
      <w:r w:rsidRPr="00A1115A">
        <w:t>.</w:t>
      </w:r>
    </w:p>
    <w:p w14:paraId="233C444A" w14:textId="77777777" w:rsidR="00542E03" w:rsidRPr="00A1115A" w:rsidRDefault="00542E03" w:rsidP="00542E03">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42E03" w:rsidRPr="00A1115A" w14:paraId="1F184311"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tcPr>
          <w:p w14:paraId="5A148FBE" w14:textId="77777777" w:rsidR="00542E03" w:rsidRPr="00A1115A" w:rsidRDefault="00542E03" w:rsidP="009F57EC">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1DB4317" w14:textId="77777777" w:rsidR="00542E03" w:rsidRPr="00A1115A" w:rsidRDefault="00542E03" w:rsidP="009F57E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3A9A5BE" w14:textId="77777777" w:rsidR="00542E03" w:rsidRPr="00A1115A" w:rsidRDefault="00542E03" w:rsidP="009F57EC">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0E484271" w14:textId="77777777" w:rsidR="00542E03" w:rsidRPr="00A1115A" w:rsidRDefault="00542E03" w:rsidP="009F57EC">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0529A96B" w14:textId="77777777" w:rsidR="00542E03" w:rsidRPr="00A1115A" w:rsidRDefault="00542E03" w:rsidP="009F57E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A552279" w14:textId="77777777" w:rsidR="00542E03" w:rsidRPr="00A1115A" w:rsidRDefault="00542E03" w:rsidP="009F57EC">
            <w:pPr>
              <w:pStyle w:val="TAH"/>
            </w:pPr>
            <w:r w:rsidRPr="00A1115A">
              <w:t>A-MPR (clause)</w:t>
            </w:r>
          </w:p>
        </w:tc>
      </w:tr>
      <w:tr w:rsidR="00542E03" w:rsidRPr="00A1115A" w14:paraId="03998CD2" w14:textId="77777777" w:rsidTr="009F57EC">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0D1A51E" w14:textId="77777777" w:rsidR="00542E03" w:rsidRPr="00A1115A" w:rsidRDefault="00542E03" w:rsidP="009F57EC">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5B81D62" w14:textId="77777777" w:rsidR="00542E03" w:rsidRPr="00A1115A" w:rsidRDefault="00542E03" w:rsidP="009F57EC">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34BF5E6" w14:textId="77777777" w:rsidR="00542E03" w:rsidRPr="00A1115A" w:rsidRDefault="00542E03" w:rsidP="009F57EC">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1425277F"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068EA69" w14:textId="77777777" w:rsidR="00542E03" w:rsidRPr="00A1115A" w:rsidRDefault="00542E03" w:rsidP="009F57EC">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3F5B125" w14:textId="77777777" w:rsidR="00542E03" w:rsidRPr="00A1115A" w:rsidRDefault="00542E03" w:rsidP="009F57EC">
            <w:pPr>
              <w:pStyle w:val="TAC"/>
              <w:rPr>
                <w:rFonts w:cs="Arial"/>
              </w:rPr>
            </w:pPr>
            <w:r w:rsidRPr="00A1115A">
              <w:rPr>
                <w:rFonts w:cs="Arial"/>
              </w:rPr>
              <w:t>N/A</w:t>
            </w:r>
          </w:p>
        </w:tc>
      </w:tr>
      <w:tr w:rsidR="00542E03" w:rsidRPr="00A1115A" w14:paraId="24F247C3" w14:textId="77777777" w:rsidTr="009F57EC">
        <w:trPr>
          <w:trHeight w:val="70"/>
        </w:trPr>
        <w:tc>
          <w:tcPr>
            <w:tcW w:w="1379" w:type="dxa"/>
            <w:tcBorders>
              <w:top w:val="single" w:sz="4" w:space="0" w:color="auto"/>
              <w:left w:val="single" w:sz="4" w:space="0" w:color="auto"/>
              <w:right w:val="single" w:sz="4" w:space="0" w:color="auto"/>
            </w:tcBorders>
            <w:vAlign w:val="center"/>
          </w:tcPr>
          <w:p w14:paraId="34BC067E" w14:textId="77777777" w:rsidR="00542E03" w:rsidRPr="00A1115A" w:rsidRDefault="00542E03" w:rsidP="009F57EC">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2C51DE13" w14:textId="77777777" w:rsidR="00542E03" w:rsidRPr="00A1115A" w:rsidRDefault="00542E03" w:rsidP="009F57EC">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5BC1519F" w14:textId="77777777" w:rsidR="00542E03" w:rsidRPr="00A1115A" w:rsidRDefault="00542E03" w:rsidP="009F57EC">
            <w:pPr>
              <w:pStyle w:val="TAC"/>
            </w:pPr>
            <w:r w:rsidRPr="00A1115A">
              <w:t>n46</w:t>
            </w:r>
          </w:p>
        </w:tc>
        <w:tc>
          <w:tcPr>
            <w:tcW w:w="1728" w:type="dxa"/>
            <w:tcBorders>
              <w:top w:val="single" w:sz="4" w:space="0" w:color="auto"/>
              <w:left w:val="single" w:sz="4" w:space="0" w:color="auto"/>
              <w:right w:val="single" w:sz="4" w:space="0" w:color="auto"/>
            </w:tcBorders>
            <w:vAlign w:val="center"/>
          </w:tcPr>
          <w:p w14:paraId="22652EFC"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1EC83471" w14:textId="77777777" w:rsidR="00542E03" w:rsidRPr="00A1115A" w:rsidRDefault="00542E03" w:rsidP="009F57EC">
            <w:pPr>
              <w:pStyle w:val="TAC"/>
            </w:pPr>
          </w:p>
        </w:tc>
        <w:tc>
          <w:tcPr>
            <w:tcW w:w="1423" w:type="dxa"/>
            <w:tcBorders>
              <w:top w:val="single" w:sz="4" w:space="0" w:color="auto"/>
              <w:left w:val="single" w:sz="4" w:space="0" w:color="auto"/>
              <w:right w:val="single" w:sz="4" w:space="0" w:color="auto"/>
            </w:tcBorders>
            <w:vAlign w:val="center"/>
          </w:tcPr>
          <w:p w14:paraId="0190A40D" w14:textId="77777777" w:rsidR="00542E03" w:rsidRPr="00A1115A" w:rsidRDefault="00542E03" w:rsidP="009F57EC">
            <w:pPr>
              <w:pStyle w:val="TAC"/>
            </w:pPr>
            <w:r w:rsidRPr="00A1115A">
              <w:t>6.2F.3.2</w:t>
            </w:r>
          </w:p>
        </w:tc>
      </w:tr>
      <w:tr w:rsidR="00542E03" w:rsidRPr="00A1115A" w14:paraId="64FB7D7E" w14:textId="77777777" w:rsidTr="009F57EC">
        <w:trPr>
          <w:trHeight w:val="70"/>
        </w:trPr>
        <w:tc>
          <w:tcPr>
            <w:tcW w:w="1379" w:type="dxa"/>
            <w:tcBorders>
              <w:left w:val="single" w:sz="4" w:space="0" w:color="auto"/>
              <w:bottom w:val="single" w:sz="4" w:space="0" w:color="auto"/>
              <w:right w:val="single" w:sz="4" w:space="0" w:color="auto"/>
            </w:tcBorders>
            <w:vAlign w:val="center"/>
          </w:tcPr>
          <w:p w14:paraId="7DB7D0CA" w14:textId="77777777" w:rsidR="00542E03" w:rsidRPr="00A1115A" w:rsidRDefault="00542E03" w:rsidP="009F57EC">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FD1CFA2" w14:textId="77777777" w:rsidR="00542E03" w:rsidRPr="00A1115A" w:rsidRDefault="00542E03" w:rsidP="009F57EC">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F17277B"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36528B47"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7B5E45C" w14:textId="77777777" w:rsidR="00542E03" w:rsidRPr="00A1115A" w:rsidRDefault="00542E03" w:rsidP="009F57EC">
            <w:pPr>
              <w:pStyle w:val="TAC"/>
            </w:pPr>
          </w:p>
        </w:tc>
        <w:tc>
          <w:tcPr>
            <w:tcW w:w="1423" w:type="dxa"/>
            <w:tcBorders>
              <w:left w:val="single" w:sz="4" w:space="0" w:color="auto"/>
              <w:bottom w:val="single" w:sz="4" w:space="0" w:color="auto"/>
              <w:right w:val="single" w:sz="4" w:space="0" w:color="auto"/>
            </w:tcBorders>
            <w:vAlign w:val="center"/>
          </w:tcPr>
          <w:p w14:paraId="38064E6D" w14:textId="77777777" w:rsidR="00542E03" w:rsidRPr="00A1115A" w:rsidRDefault="00542E03" w:rsidP="009F57EC">
            <w:pPr>
              <w:pStyle w:val="TAC"/>
            </w:pPr>
            <w:r w:rsidRPr="00A1115A">
              <w:t>6.2F.3.3</w:t>
            </w:r>
          </w:p>
        </w:tc>
      </w:tr>
      <w:tr w:rsidR="00542E03" w:rsidRPr="00A1115A" w14:paraId="544215BE"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0A3912" w14:textId="77777777" w:rsidR="00542E03" w:rsidRPr="00A1115A" w:rsidRDefault="00542E03" w:rsidP="009F57E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63C2966" w14:textId="77777777" w:rsidR="00542E03" w:rsidRPr="00A1115A" w:rsidRDefault="00542E03" w:rsidP="009F57EC">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2D0D214C"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BC32205"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7FD099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1667FD1" w14:textId="77777777" w:rsidR="00542E03" w:rsidRPr="00A1115A" w:rsidRDefault="00542E03" w:rsidP="009F57EC">
            <w:pPr>
              <w:pStyle w:val="TAC"/>
            </w:pPr>
            <w:r w:rsidRPr="00A1115A">
              <w:t>6.2F.3.4</w:t>
            </w:r>
          </w:p>
        </w:tc>
      </w:tr>
      <w:tr w:rsidR="00542E03" w:rsidRPr="00A1115A" w14:paraId="233411B1"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49094C" w14:textId="77777777" w:rsidR="00542E03" w:rsidRPr="00A1115A" w:rsidRDefault="00542E03" w:rsidP="009F57E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AF65D6F" w14:textId="77777777" w:rsidR="00542E03" w:rsidRPr="00A1115A" w:rsidRDefault="00542E03" w:rsidP="009F57EC">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186B4757"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69C8A2D"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E6DDBAF"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917B4C" w14:textId="77777777" w:rsidR="00542E03" w:rsidRPr="00A1115A" w:rsidRDefault="00542E03" w:rsidP="009F57EC">
            <w:pPr>
              <w:pStyle w:val="TAC"/>
            </w:pPr>
            <w:r w:rsidRPr="00A1115A">
              <w:t>6.2F.3.5</w:t>
            </w:r>
          </w:p>
        </w:tc>
      </w:tr>
      <w:tr w:rsidR="00542E03" w:rsidRPr="00A1115A" w14:paraId="2118C6A0"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97692D" w14:textId="77777777" w:rsidR="00542E03" w:rsidRPr="00A1115A" w:rsidRDefault="00542E03" w:rsidP="009F57E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0EAAADD4"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4DB669F"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FFCBBFA"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DC433F9"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B0A9C3E" w14:textId="77777777" w:rsidR="00542E03" w:rsidRPr="00A1115A" w:rsidRDefault="00542E03" w:rsidP="009F57EC">
            <w:pPr>
              <w:pStyle w:val="TAC"/>
            </w:pPr>
            <w:r w:rsidRPr="00A1115A">
              <w:t>6.2F.3.6</w:t>
            </w:r>
          </w:p>
        </w:tc>
      </w:tr>
      <w:tr w:rsidR="00542E03" w:rsidRPr="00A1115A" w14:paraId="3568C870"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E88A245" w14:textId="77777777" w:rsidR="00542E03" w:rsidRPr="00A1115A" w:rsidRDefault="00542E03" w:rsidP="009F57E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AC6091B"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A583B0E"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5DE77CE"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2A6ED02"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8DF3107" w14:textId="77777777" w:rsidR="00542E03" w:rsidRPr="00A1115A" w:rsidRDefault="00542E03" w:rsidP="009F57EC">
            <w:pPr>
              <w:pStyle w:val="TAC"/>
            </w:pPr>
            <w:r w:rsidRPr="00A1115A">
              <w:t>6.2F.3.7</w:t>
            </w:r>
          </w:p>
        </w:tc>
      </w:tr>
      <w:tr w:rsidR="00542E03" w:rsidRPr="00A1115A" w14:paraId="5219D1C8"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DE43F0" w14:textId="77777777" w:rsidR="00542E03" w:rsidRPr="003E7B8B" w:rsidRDefault="00542E03" w:rsidP="009F57EC">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CE0FA18" w14:textId="77777777" w:rsidR="00542E03" w:rsidRPr="00A1115A" w:rsidRDefault="00542E03" w:rsidP="009F57EC">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3DE7557E" w14:textId="77777777" w:rsidR="00542E03" w:rsidRPr="00A1115A" w:rsidRDefault="00542E03" w:rsidP="009F57EC">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6EC79664"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9E16F70"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7D184B" w14:textId="77777777" w:rsidR="00542E03" w:rsidRPr="00DE0825" w:rsidRDefault="00542E03" w:rsidP="009F57EC">
            <w:pPr>
              <w:pStyle w:val="TAC"/>
            </w:pPr>
            <w:r w:rsidRPr="00795582">
              <w:t>6.2F.3.8</w:t>
            </w:r>
          </w:p>
        </w:tc>
      </w:tr>
      <w:tr w:rsidR="00542E03" w:rsidRPr="00A1115A" w14:paraId="2C30052F"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91CC02" w14:textId="77777777" w:rsidR="00542E03" w:rsidRPr="00A1115A" w:rsidRDefault="00542E03" w:rsidP="009F57EC">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B4C4736"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854BE54"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761682F1"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8AA3D01"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F3271B" w14:textId="77777777" w:rsidR="00542E03" w:rsidRPr="00DE0825" w:rsidRDefault="00542E03" w:rsidP="009F57EC">
            <w:pPr>
              <w:pStyle w:val="TAC"/>
            </w:pPr>
            <w:r w:rsidRPr="00DE0825">
              <w:t>6.2F.3.</w:t>
            </w:r>
            <w:r>
              <w:t>9</w:t>
            </w:r>
          </w:p>
        </w:tc>
      </w:tr>
      <w:tr w:rsidR="00542E03" w:rsidRPr="00A1115A" w14:paraId="5BA66BC9"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943B5C3" w14:textId="77777777" w:rsidR="00542E03" w:rsidRPr="00A1115A" w:rsidRDefault="00542E03" w:rsidP="009F57EC">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5A0E3F0"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8554FD2"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BE3F8C5"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3CB4A00"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E2B0D3" w14:textId="77777777" w:rsidR="00542E03" w:rsidRPr="00DE0825" w:rsidRDefault="00542E03" w:rsidP="009F57EC">
            <w:pPr>
              <w:pStyle w:val="TAC"/>
            </w:pPr>
            <w:r w:rsidRPr="00DE0825">
              <w:t>6.2F.3.</w:t>
            </w:r>
            <w:r>
              <w:t>10</w:t>
            </w:r>
          </w:p>
        </w:tc>
      </w:tr>
      <w:tr w:rsidR="00542E03" w:rsidRPr="00A1115A" w14:paraId="0C875A5D"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A81F5C2" w14:textId="77777777" w:rsidR="00542E03" w:rsidRPr="003E7B8B" w:rsidRDefault="00542E03" w:rsidP="009F57EC">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06BDD0FF" w14:textId="77777777" w:rsidR="00542E03" w:rsidRPr="00A1115A" w:rsidRDefault="00542E03" w:rsidP="009F57EC">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3B077EFC" w14:textId="77777777" w:rsidR="00542E03" w:rsidRPr="00A1115A" w:rsidRDefault="00542E03" w:rsidP="009F57EC">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299F53CD"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05EB989"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00A359" w14:textId="77777777" w:rsidR="00542E03" w:rsidRPr="00DE0825" w:rsidRDefault="00542E03" w:rsidP="009F57EC">
            <w:pPr>
              <w:pStyle w:val="TAC"/>
            </w:pPr>
            <w:r>
              <w:rPr>
                <w:rFonts w:hint="eastAsia"/>
                <w:lang w:eastAsia="ko-KR"/>
              </w:rPr>
              <w:t>6.2F.3.11</w:t>
            </w:r>
          </w:p>
        </w:tc>
      </w:tr>
      <w:tr w:rsidR="00542E03" w:rsidRPr="00A1115A" w14:paraId="2869B62B"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FA24AC5" w14:textId="77777777" w:rsidR="00542E03" w:rsidRDefault="00542E03" w:rsidP="009F57EC">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501B4F1E"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42B70CC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3726187" w14:textId="77777777" w:rsidR="00542E03" w:rsidRPr="00A1115A" w:rsidRDefault="00542E03" w:rsidP="009F57EC">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61417BD"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DF8121" w14:textId="77777777" w:rsidR="00542E03" w:rsidRDefault="00542E03" w:rsidP="009F57EC">
            <w:pPr>
              <w:pStyle w:val="TAC"/>
              <w:rPr>
                <w:lang w:eastAsia="ko-KR"/>
              </w:rPr>
            </w:pPr>
            <w:r>
              <w:rPr>
                <w:rFonts w:hint="eastAsia"/>
                <w:lang w:eastAsia="ko-KR"/>
              </w:rPr>
              <w:t>6.2F.3.1</w:t>
            </w:r>
            <w:r>
              <w:rPr>
                <w:lang w:eastAsia="ko-KR"/>
              </w:rPr>
              <w:t>2</w:t>
            </w:r>
          </w:p>
        </w:tc>
      </w:tr>
      <w:tr w:rsidR="00542E03" w:rsidRPr="00A1115A" w14:paraId="5B3B867A"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7E47AA" w14:textId="77777777" w:rsidR="00542E03" w:rsidRDefault="00542E03" w:rsidP="009F57EC">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59903FDD"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0DEEEBE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1DD0F54"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8A1E082"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2EB0A5" w14:textId="77777777" w:rsidR="00542E03" w:rsidRDefault="00542E03" w:rsidP="009F57EC">
            <w:pPr>
              <w:pStyle w:val="TAC"/>
              <w:rPr>
                <w:lang w:eastAsia="ko-KR"/>
              </w:rPr>
            </w:pPr>
            <w:r>
              <w:rPr>
                <w:rFonts w:hint="eastAsia"/>
                <w:lang w:eastAsia="ko-KR"/>
              </w:rPr>
              <w:t>6.2F.3.1</w:t>
            </w:r>
            <w:r>
              <w:rPr>
                <w:lang w:eastAsia="ko-KR"/>
              </w:rPr>
              <w:t>3</w:t>
            </w:r>
          </w:p>
        </w:tc>
      </w:tr>
      <w:tr w:rsidR="00542E03" w:rsidRPr="00A1115A" w14:paraId="2DB1060C"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A2DCAD" w14:textId="77777777" w:rsidR="00542E03" w:rsidRDefault="00542E03" w:rsidP="009F57EC">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23F890F9"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11DE55CF"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98EA644"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08D3DC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886C57" w14:textId="77777777" w:rsidR="00542E03" w:rsidRDefault="00542E03" w:rsidP="009F57EC">
            <w:pPr>
              <w:pStyle w:val="TAC"/>
              <w:rPr>
                <w:lang w:eastAsia="ko-KR"/>
              </w:rPr>
            </w:pPr>
            <w:r>
              <w:rPr>
                <w:rFonts w:hint="eastAsia"/>
                <w:lang w:eastAsia="ko-KR"/>
              </w:rPr>
              <w:t>6.2F.3.1</w:t>
            </w:r>
            <w:r>
              <w:rPr>
                <w:lang w:eastAsia="ko-KR"/>
              </w:rPr>
              <w:t>4</w:t>
            </w:r>
          </w:p>
        </w:tc>
      </w:tr>
      <w:tr w:rsidR="00542E03" w:rsidRPr="00A1115A" w14:paraId="66D388BB"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B41B5ED" w14:textId="77777777" w:rsidR="00542E03" w:rsidRDefault="00542E03" w:rsidP="009F57EC">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22ED2E73"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01BB43E" w14:textId="77777777" w:rsidR="00542E03" w:rsidRDefault="00542E03" w:rsidP="009F57EC">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41DE666C"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C0C040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403F4CF" w14:textId="77777777" w:rsidR="00542E03" w:rsidRDefault="00542E03" w:rsidP="009F57EC">
            <w:pPr>
              <w:pStyle w:val="TAC"/>
              <w:rPr>
                <w:lang w:eastAsia="ko-KR"/>
              </w:rPr>
            </w:pPr>
            <w:r>
              <w:rPr>
                <w:rFonts w:hint="eastAsia"/>
                <w:lang w:eastAsia="ko-KR"/>
              </w:rPr>
              <w:t>6.2F.3.1</w:t>
            </w:r>
            <w:r>
              <w:rPr>
                <w:lang w:eastAsia="ko-KR"/>
              </w:rPr>
              <w:t>5</w:t>
            </w:r>
          </w:p>
        </w:tc>
      </w:tr>
      <w:tr w:rsidR="00542E03" w:rsidRPr="00A1115A" w14:paraId="76671932"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C315E79" w14:textId="77777777" w:rsidR="00542E03" w:rsidRDefault="00542E03" w:rsidP="009F57EC">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6D02416A"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A946A36" w14:textId="77777777" w:rsidR="00542E03" w:rsidRDefault="00542E03" w:rsidP="009F57EC">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ABB3FE7"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C8F7A26"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4E001D" w14:textId="77777777" w:rsidR="00542E03" w:rsidRDefault="00542E03" w:rsidP="009F57EC">
            <w:pPr>
              <w:pStyle w:val="TAC"/>
              <w:rPr>
                <w:lang w:eastAsia="ko-KR"/>
              </w:rPr>
            </w:pPr>
            <w:r>
              <w:rPr>
                <w:rFonts w:hint="eastAsia"/>
                <w:lang w:eastAsia="ko-KR"/>
              </w:rPr>
              <w:t>6.2F.3.1</w:t>
            </w:r>
            <w:r>
              <w:rPr>
                <w:lang w:eastAsia="ko-KR"/>
              </w:rPr>
              <w:t>6</w:t>
            </w:r>
          </w:p>
        </w:tc>
      </w:tr>
      <w:tr w:rsidR="00542E03" w:rsidRPr="00A1115A" w14:paraId="685D09F3"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C3E89FF" w14:textId="77777777" w:rsidR="00542E03" w:rsidRDefault="00542E03" w:rsidP="009F57EC">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3640FF23"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7688B32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754E16BD"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FCB51C3"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60C7E7B" w14:textId="77777777" w:rsidR="00542E03" w:rsidRDefault="00542E03" w:rsidP="009F57EC">
            <w:pPr>
              <w:pStyle w:val="TAC"/>
              <w:rPr>
                <w:lang w:eastAsia="ko-KR"/>
              </w:rPr>
            </w:pPr>
            <w:r>
              <w:rPr>
                <w:rFonts w:hint="eastAsia"/>
                <w:lang w:eastAsia="ko-KR"/>
              </w:rPr>
              <w:t>6.2F.3.1</w:t>
            </w:r>
            <w:r>
              <w:rPr>
                <w:lang w:eastAsia="ko-KR"/>
              </w:rPr>
              <w:t>7</w:t>
            </w:r>
          </w:p>
        </w:tc>
      </w:tr>
      <w:tr w:rsidR="00542E03" w:rsidRPr="00A1115A" w14:paraId="77518416"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53A43D" w14:textId="77777777" w:rsidR="00542E03" w:rsidRDefault="00542E03" w:rsidP="009F57EC">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27D0A6C2"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0A9A17DA"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491C296" w14:textId="77777777" w:rsidR="00542E03" w:rsidRPr="00A1115A" w:rsidRDefault="00542E03" w:rsidP="009F57EC">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76E2DDC3"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6289E8" w14:textId="77777777" w:rsidR="00542E03" w:rsidRDefault="00542E03" w:rsidP="009F57EC">
            <w:pPr>
              <w:pStyle w:val="TAC"/>
              <w:rPr>
                <w:lang w:eastAsia="ko-KR"/>
              </w:rPr>
            </w:pPr>
            <w:r>
              <w:rPr>
                <w:rFonts w:hint="eastAsia"/>
                <w:lang w:eastAsia="ko-KR"/>
              </w:rPr>
              <w:t>6.2F.3.1</w:t>
            </w:r>
            <w:r>
              <w:rPr>
                <w:lang w:eastAsia="ko-KR"/>
              </w:rPr>
              <w:t>8</w:t>
            </w:r>
          </w:p>
        </w:tc>
      </w:tr>
      <w:tr w:rsidR="00542E03" w:rsidRPr="00A1115A" w14:paraId="3313230D" w14:textId="77777777" w:rsidTr="009F57EC">
        <w:tc>
          <w:tcPr>
            <w:tcW w:w="9780" w:type="dxa"/>
            <w:gridSpan w:val="6"/>
            <w:tcBorders>
              <w:top w:val="single" w:sz="4" w:space="0" w:color="auto"/>
              <w:left w:val="single" w:sz="4" w:space="0" w:color="auto"/>
              <w:bottom w:val="single" w:sz="4" w:space="0" w:color="auto"/>
              <w:right w:val="single" w:sz="4" w:space="0" w:color="auto"/>
            </w:tcBorders>
            <w:vAlign w:val="center"/>
          </w:tcPr>
          <w:p w14:paraId="0D45351C" w14:textId="77777777" w:rsidR="00542E03" w:rsidRPr="00A1115A" w:rsidRDefault="00542E03" w:rsidP="009F57EC">
            <w:pPr>
              <w:pStyle w:val="TAN"/>
            </w:pPr>
            <w:r w:rsidRPr="00A1115A">
              <w:t>NOTE 1:</w:t>
            </w:r>
            <w:r w:rsidRPr="00A1115A">
              <w:tab/>
              <w:t>The A-MPR shall apply to all active 20 MHz sub-bands contiguously allocated in the channel.</w:t>
            </w:r>
          </w:p>
        </w:tc>
      </w:tr>
    </w:tbl>
    <w:p w14:paraId="00348630" w14:textId="77777777" w:rsidR="00542E03" w:rsidRPr="00A1115A" w:rsidRDefault="00542E03" w:rsidP="00542E03"/>
    <w:p w14:paraId="7A0C9874" w14:textId="77777777" w:rsidR="00542E03" w:rsidRPr="00A1115A" w:rsidRDefault="00542E03" w:rsidP="00542E03">
      <w:r w:rsidRPr="00A1115A">
        <w:t xml:space="preserve">[The NS_01 label with the field </w:t>
      </w:r>
      <w:proofErr w:type="spellStart"/>
      <w:r w:rsidRPr="00A1115A">
        <w:rPr>
          <w:i/>
        </w:rPr>
        <w:t>additionalPmax</w:t>
      </w:r>
      <w:proofErr w:type="spellEnd"/>
      <w:r w:rsidRPr="00A1115A">
        <w:t xml:space="preserve"> [7] absent is default for all NR bands.]</w:t>
      </w:r>
    </w:p>
    <w:p w14:paraId="5041A31C" w14:textId="77777777" w:rsidR="00542E03" w:rsidRPr="00A1115A" w:rsidRDefault="00542E03" w:rsidP="00542E03">
      <w:pPr>
        <w:pStyle w:val="TH"/>
      </w:pPr>
      <w:r w:rsidRPr="00A1115A">
        <w:t xml:space="preserve">Table 6.2F.3.1-1A: Mapping of 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2E03" w:rsidRPr="00A1115A" w14:paraId="3542120D" w14:textId="77777777" w:rsidTr="009F57EC">
        <w:trPr>
          <w:trHeight w:val="70"/>
        </w:trPr>
        <w:tc>
          <w:tcPr>
            <w:tcW w:w="1099" w:type="dxa"/>
            <w:vMerge w:val="restart"/>
            <w:tcBorders>
              <w:top w:val="single" w:sz="4" w:space="0" w:color="auto"/>
              <w:left w:val="single" w:sz="4" w:space="0" w:color="auto"/>
              <w:right w:val="single" w:sz="4" w:space="0" w:color="auto"/>
            </w:tcBorders>
            <w:vAlign w:val="center"/>
            <w:hideMark/>
          </w:tcPr>
          <w:p w14:paraId="011B52E6" w14:textId="77777777" w:rsidR="00542E03" w:rsidRPr="00A1115A" w:rsidRDefault="00542E03" w:rsidP="009F57EC">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10480059" w14:textId="77777777" w:rsidR="00542E03" w:rsidRPr="00A1115A" w:rsidRDefault="00542E03" w:rsidP="009F57EC">
            <w:pPr>
              <w:pStyle w:val="TAH"/>
            </w:pPr>
            <w:r w:rsidRPr="00A1115A">
              <w:t xml:space="preserve">Value of </w:t>
            </w:r>
            <w:proofErr w:type="spellStart"/>
            <w:r w:rsidRPr="00A1115A">
              <w:t>additionalSpectrumEmission</w:t>
            </w:r>
            <w:proofErr w:type="spellEnd"/>
          </w:p>
        </w:tc>
      </w:tr>
      <w:tr w:rsidR="00542E03" w:rsidRPr="00A1115A" w14:paraId="2DD3FE01" w14:textId="77777777" w:rsidTr="009F57EC">
        <w:trPr>
          <w:trHeight w:val="70"/>
        </w:trPr>
        <w:tc>
          <w:tcPr>
            <w:tcW w:w="1099" w:type="dxa"/>
            <w:vMerge/>
            <w:tcBorders>
              <w:left w:val="single" w:sz="4" w:space="0" w:color="auto"/>
              <w:bottom w:val="single" w:sz="4" w:space="0" w:color="auto"/>
              <w:right w:val="single" w:sz="4" w:space="0" w:color="auto"/>
            </w:tcBorders>
            <w:vAlign w:val="center"/>
            <w:hideMark/>
          </w:tcPr>
          <w:p w14:paraId="42BB5926" w14:textId="77777777" w:rsidR="00542E03" w:rsidRPr="00A1115A" w:rsidRDefault="00542E03" w:rsidP="009F57E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857CF86" w14:textId="77777777" w:rsidR="00542E03" w:rsidRPr="00A1115A" w:rsidRDefault="00542E03" w:rsidP="009F57EC">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BC11934" w14:textId="77777777" w:rsidR="00542E03" w:rsidRPr="00A1115A" w:rsidRDefault="00542E03" w:rsidP="009F57EC">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F0AB58" w14:textId="77777777" w:rsidR="00542E03" w:rsidRPr="00A1115A" w:rsidRDefault="00542E03" w:rsidP="009F57EC">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0EA2570" w14:textId="77777777" w:rsidR="00542E03" w:rsidRPr="00A1115A" w:rsidRDefault="00542E03" w:rsidP="009F57EC">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1AB04B1" w14:textId="77777777" w:rsidR="00542E03" w:rsidRPr="00A1115A" w:rsidRDefault="00542E03" w:rsidP="009F57EC">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8DFCD52" w14:textId="77777777" w:rsidR="00542E03" w:rsidRPr="00A1115A" w:rsidRDefault="00542E03" w:rsidP="009F57EC">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CD4A684" w14:textId="77777777" w:rsidR="00542E03" w:rsidRPr="00A1115A" w:rsidRDefault="00542E03" w:rsidP="009F57EC">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05050D18" w14:textId="77777777" w:rsidR="00542E03" w:rsidRPr="00A1115A" w:rsidRDefault="00542E03" w:rsidP="009F57EC">
            <w:pPr>
              <w:pStyle w:val="TAC"/>
              <w:rPr>
                <w:rFonts w:cs="Arial"/>
                <w:b/>
              </w:rPr>
            </w:pPr>
            <w:r w:rsidRPr="00A1115A">
              <w:rPr>
                <w:rFonts w:cs="Arial"/>
                <w:b/>
              </w:rPr>
              <w:t>7</w:t>
            </w:r>
          </w:p>
        </w:tc>
      </w:tr>
      <w:tr w:rsidR="00542E03" w:rsidRPr="00A1115A" w14:paraId="09F961A1"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38C42D40" w14:textId="77777777" w:rsidR="00542E03" w:rsidRPr="00A1115A" w:rsidRDefault="00542E03" w:rsidP="009F57EC">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5908D5A0" w14:textId="77777777" w:rsidR="00542E03" w:rsidRPr="00A1115A" w:rsidRDefault="00542E03" w:rsidP="009F57E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2F8521C" w14:textId="77777777" w:rsidR="00542E03" w:rsidRPr="00A1115A" w:rsidRDefault="00542E03" w:rsidP="009F57EC">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B72E718" w14:textId="77777777" w:rsidR="00542E03" w:rsidRPr="00A1115A" w:rsidRDefault="00542E03" w:rsidP="009F57EC">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12186547" w14:textId="77777777" w:rsidR="00542E03" w:rsidRPr="00A1115A" w:rsidRDefault="00542E03" w:rsidP="009F57EC">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CF21B4D" w14:textId="77777777" w:rsidR="00542E03" w:rsidRPr="00A1115A" w:rsidRDefault="00542E03" w:rsidP="009F57EC">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F0E2FE3"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5E500C47"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3FF3E087" w14:textId="77777777" w:rsidR="00542E03" w:rsidRPr="00A1115A" w:rsidRDefault="00542E03" w:rsidP="009F57EC">
            <w:pPr>
              <w:pStyle w:val="TAC"/>
            </w:pPr>
            <w:r>
              <w:t>Reserved</w:t>
            </w:r>
          </w:p>
        </w:tc>
      </w:tr>
      <w:tr w:rsidR="00542E03" w:rsidRPr="00A1115A" w14:paraId="579026B2"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3F231503" w14:textId="77777777" w:rsidR="00542E03" w:rsidRPr="00A1115A" w:rsidRDefault="00542E03" w:rsidP="009F57EC">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FE9DE6B" w14:textId="77777777" w:rsidR="00542E03" w:rsidRPr="00A1115A" w:rsidRDefault="00542E03" w:rsidP="009F57E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A068FE8" w14:textId="77777777" w:rsidR="00542E03" w:rsidRPr="00A1115A" w:rsidRDefault="00542E03" w:rsidP="009F57EC">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8CB7360" w14:textId="77777777" w:rsidR="00542E03" w:rsidRPr="00A1115A" w:rsidRDefault="00542E03" w:rsidP="009F57EC">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015F746" w14:textId="77777777" w:rsidR="00542E03" w:rsidRPr="00A1115A" w:rsidRDefault="00542E03" w:rsidP="009F57EC">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5BC2AA0" w14:textId="77777777" w:rsidR="00542E03" w:rsidRPr="00A1115A" w:rsidRDefault="00542E03" w:rsidP="009F57EC">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6EBBE8B4" w14:textId="77777777" w:rsidR="00542E03" w:rsidRPr="00A1115A" w:rsidRDefault="00542E03" w:rsidP="009F57EC">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9DB4484"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2BE05100" w14:textId="77777777" w:rsidR="00542E03" w:rsidRPr="00A1115A" w:rsidRDefault="00542E03" w:rsidP="009F57EC">
            <w:pPr>
              <w:pStyle w:val="TAC"/>
            </w:pPr>
            <w:r>
              <w:t>Reserved</w:t>
            </w:r>
          </w:p>
        </w:tc>
      </w:tr>
      <w:tr w:rsidR="00542E03" w:rsidRPr="00A1115A" w14:paraId="504B1DE7"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50294F42" w14:textId="77777777" w:rsidR="00542E03" w:rsidRPr="00A1115A" w:rsidRDefault="00542E03" w:rsidP="009F57EC">
            <w:pPr>
              <w:pStyle w:val="TAC"/>
            </w:pPr>
            <w:r>
              <w:t>n102</w:t>
            </w:r>
          </w:p>
        </w:tc>
        <w:tc>
          <w:tcPr>
            <w:tcW w:w="1077" w:type="dxa"/>
            <w:tcBorders>
              <w:left w:val="single" w:sz="4" w:space="0" w:color="auto"/>
              <w:bottom w:val="single" w:sz="4" w:space="0" w:color="auto"/>
              <w:right w:val="single" w:sz="4" w:space="0" w:color="auto"/>
            </w:tcBorders>
            <w:vAlign w:val="center"/>
          </w:tcPr>
          <w:p w14:paraId="5BD27396" w14:textId="77777777" w:rsidR="00542E03" w:rsidRPr="00A1115A" w:rsidRDefault="00542E03" w:rsidP="009F57EC">
            <w:pPr>
              <w:pStyle w:val="TAC"/>
            </w:pPr>
            <w:r>
              <w:t>NS_01</w:t>
            </w:r>
          </w:p>
        </w:tc>
        <w:tc>
          <w:tcPr>
            <w:tcW w:w="1078" w:type="dxa"/>
            <w:tcBorders>
              <w:left w:val="single" w:sz="4" w:space="0" w:color="auto"/>
              <w:bottom w:val="single" w:sz="4" w:space="0" w:color="auto"/>
              <w:right w:val="single" w:sz="4" w:space="0" w:color="auto"/>
            </w:tcBorders>
            <w:vAlign w:val="center"/>
          </w:tcPr>
          <w:p w14:paraId="33A92ED0" w14:textId="77777777" w:rsidR="00542E03" w:rsidRPr="00A1115A" w:rsidRDefault="00542E03" w:rsidP="009F57EC">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C75BBEC" w14:textId="77777777" w:rsidR="00542E03" w:rsidRPr="00A1115A" w:rsidRDefault="00542E03" w:rsidP="009F57EC">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4BB74F2F" w14:textId="77777777" w:rsidR="00542E03" w:rsidRPr="003E7B8B"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5265A10E" w14:textId="77777777" w:rsidR="00542E03" w:rsidRPr="003E7B8B" w:rsidRDefault="00542E03" w:rsidP="009F57EC">
            <w:pPr>
              <w:pStyle w:val="TAC"/>
            </w:pPr>
          </w:p>
        </w:tc>
        <w:tc>
          <w:tcPr>
            <w:tcW w:w="1078" w:type="dxa"/>
            <w:tcBorders>
              <w:left w:val="single" w:sz="4" w:space="0" w:color="auto"/>
              <w:bottom w:val="single" w:sz="4" w:space="0" w:color="auto"/>
              <w:right w:val="single" w:sz="4" w:space="0" w:color="auto"/>
            </w:tcBorders>
            <w:vAlign w:val="center"/>
          </w:tcPr>
          <w:p w14:paraId="1FE06DE7"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7FE50C42"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11143BE9" w14:textId="77777777" w:rsidR="00542E03" w:rsidRPr="00A1115A" w:rsidRDefault="00542E03" w:rsidP="009F57EC">
            <w:pPr>
              <w:pStyle w:val="TAC"/>
            </w:pPr>
            <w:r>
              <w:t>Reserved</w:t>
            </w:r>
          </w:p>
        </w:tc>
      </w:tr>
      <w:tr w:rsidR="00542E03" w:rsidRPr="00A1115A" w14:paraId="2C2F64B9" w14:textId="77777777" w:rsidTr="009F57EC">
        <w:tc>
          <w:tcPr>
            <w:tcW w:w="9861" w:type="dxa"/>
            <w:gridSpan w:val="9"/>
            <w:tcBorders>
              <w:top w:val="single" w:sz="4" w:space="0" w:color="auto"/>
              <w:left w:val="single" w:sz="4" w:space="0" w:color="auto"/>
              <w:bottom w:val="single" w:sz="4" w:space="0" w:color="auto"/>
              <w:right w:val="single" w:sz="4" w:space="0" w:color="auto"/>
            </w:tcBorders>
            <w:vAlign w:val="center"/>
          </w:tcPr>
          <w:p w14:paraId="6CC712F6" w14:textId="77777777" w:rsidR="00542E03" w:rsidRPr="00A1115A" w:rsidRDefault="00542E03" w:rsidP="009F57EC">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137E2B4" w14:textId="77777777" w:rsidR="00542E03" w:rsidRDefault="00542E03" w:rsidP="00542E03"/>
    <w:p w14:paraId="4800D088" w14:textId="77777777" w:rsidR="00542E03" w:rsidRPr="00A1115A" w:rsidRDefault="00542E03" w:rsidP="00542E03">
      <w:pPr>
        <w:pStyle w:val="TH"/>
      </w:pPr>
      <w:r w:rsidRPr="00A1115A">
        <w:lastRenderedPageBreak/>
        <w:t>Table 6.2F.3.1-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2E03" w:rsidRPr="00A1115A" w14:paraId="53FCF818" w14:textId="77777777" w:rsidTr="009F57EC">
        <w:trPr>
          <w:trHeight w:val="70"/>
        </w:trPr>
        <w:tc>
          <w:tcPr>
            <w:tcW w:w="1099" w:type="dxa"/>
            <w:vMerge w:val="restart"/>
            <w:tcBorders>
              <w:top w:val="single" w:sz="4" w:space="0" w:color="auto"/>
              <w:left w:val="single" w:sz="4" w:space="0" w:color="auto"/>
              <w:right w:val="single" w:sz="4" w:space="0" w:color="auto"/>
            </w:tcBorders>
            <w:vAlign w:val="center"/>
            <w:hideMark/>
          </w:tcPr>
          <w:p w14:paraId="624CD3A3" w14:textId="77777777" w:rsidR="00542E03" w:rsidRPr="00A1115A" w:rsidRDefault="00542E03" w:rsidP="009F57EC">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385FF313" w14:textId="77777777" w:rsidR="00542E03" w:rsidRPr="00A1115A" w:rsidRDefault="00542E03" w:rsidP="009F57EC">
            <w:pPr>
              <w:pStyle w:val="TAH"/>
            </w:pPr>
            <w:r w:rsidRPr="00A1115A">
              <w:t xml:space="preserve">Value of </w:t>
            </w:r>
            <w:proofErr w:type="spellStart"/>
            <w:r>
              <w:t>extendedA</w:t>
            </w:r>
            <w:r w:rsidRPr="00A1115A">
              <w:t>dditionalSpectrumEmission</w:t>
            </w:r>
            <w:proofErr w:type="spellEnd"/>
          </w:p>
        </w:tc>
      </w:tr>
      <w:tr w:rsidR="00542E03" w:rsidRPr="00A1115A" w14:paraId="09684191" w14:textId="77777777" w:rsidTr="009F57EC">
        <w:trPr>
          <w:trHeight w:val="70"/>
        </w:trPr>
        <w:tc>
          <w:tcPr>
            <w:tcW w:w="1099" w:type="dxa"/>
            <w:vMerge/>
            <w:tcBorders>
              <w:left w:val="single" w:sz="4" w:space="0" w:color="auto"/>
              <w:bottom w:val="single" w:sz="4" w:space="0" w:color="auto"/>
              <w:right w:val="single" w:sz="4" w:space="0" w:color="auto"/>
            </w:tcBorders>
            <w:vAlign w:val="center"/>
            <w:hideMark/>
          </w:tcPr>
          <w:p w14:paraId="2AC6828B" w14:textId="77777777" w:rsidR="00542E03" w:rsidRPr="00A1115A" w:rsidRDefault="00542E03" w:rsidP="009F57E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1C8ACF76" w14:textId="77777777" w:rsidR="00542E03" w:rsidRPr="00A1115A" w:rsidRDefault="00542E03" w:rsidP="009F57EC">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1445A7DA" w14:textId="77777777" w:rsidR="00542E03" w:rsidRPr="00A1115A" w:rsidRDefault="00542E03" w:rsidP="009F57EC">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4F4522B2" w14:textId="77777777" w:rsidR="00542E03" w:rsidRPr="00A1115A" w:rsidRDefault="00542E03" w:rsidP="009F57EC">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2A50F1F7" w14:textId="77777777" w:rsidR="00542E03" w:rsidRPr="00A1115A" w:rsidRDefault="00542E03" w:rsidP="009F57EC">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7E5F4866" w14:textId="77777777" w:rsidR="00542E03" w:rsidRPr="00A1115A" w:rsidRDefault="00542E03" w:rsidP="009F57EC">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28696FAF" w14:textId="77777777" w:rsidR="00542E03" w:rsidRPr="00A1115A" w:rsidRDefault="00542E03" w:rsidP="009F57EC">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6FEE6583" w14:textId="77777777" w:rsidR="00542E03" w:rsidRPr="00A1115A" w:rsidRDefault="00542E03" w:rsidP="009F57EC">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27B943BC" w14:textId="77777777" w:rsidR="00542E03" w:rsidRPr="00A1115A" w:rsidRDefault="00542E03" w:rsidP="009F57EC">
            <w:pPr>
              <w:pStyle w:val="TAC"/>
              <w:rPr>
                <w:rFonts w:cs="Arial"/>
                <w:b/>
              </w:rPr>
            </w:pPr>
            <w:r>
              <w:rPr>
                <w:rFonts w:cs="Arial"/>
                <w:b/>
              </w:rPr>
              <w:t>15</w:t>
            </w:r>
          </w:p>
        </w:tc>
      </w:tr>
      <w:tr w:rsidR="00542E03" w:rsidRPr="00A1115A" w14:paraId="06F63203"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7FA808FA" w14:textId="77777777" w:rsidR="00542E03" w:rsidRPr="00A1115A" w:rsidRDefault="00542E03" w:rsidP="009F57EC">
            <w:pPr>
              <w:pStyle w:val="TAC"/>
            </w:pPr>
            <w:r>
              <w:t>n96</w:t>
            </w:r>
          </w:p>
        </w:tc>
        <w:tc>
          <w:tcPr>
            <w:tcW w:w="1077" w:type="dxa"/>
            <w:tcBorders>
              <w:left w:val="single" w:sz="4" w:space="0" w:color="auto"/>
              <w:bottom w:val="single" w:sz="4" w:space="0" w:color="auto"/>
              <w:right w:val="single" w:sz="4" w:space="0" w:color="auto"/>
            </w:tcBorders>
          </w:tcPr>
          <w:p w14:paraId="6C6D4C96" w14:textId="77777777" w:rsidR="00542E03" w:rsidRPr="00A1115A" w:rsidRDefault="00542E03" w:rsidP="009F57EC">
            <w:pPr>
              <w:pStyle w:val="TAC"/>
            </w:pPr>
            <w:r>
              <w:t>NS_66</w:t>
            </w:r>
          </w:p>
        </w:tc>
        <w:tc>
          <w:tcPr>
            <w:tcW w:w="1078" w:type="dxa"/>
            <w:tcBorders>
              <w:left w:val="single" w:sz="4" w:space="0" w:color="auto"/>
              <w:bottom w:val="single" w:sz="4" w:space="0" w:color="auto"/>
              <w:right w:val="single" w:sz="4" w:space="0" w:color="auto"/>
            </w:tcBorders>
          </w:tcPr>
          <w:p w14:paraId="38201ABE" w14:textId="77777777" w:rsidR="00542E03" w:rsidRPr="00A1115A" w:rsidRDefault="00542E03" w:rsidP="009F57EC">
            <w:pPr>
              <w:pStyle w:val="TAC"/>
            </w:pPr>
            <w:r>
              <w:t>NS_67</w:t>
            </w:r>
          </w:p>
        </w:tc>
        <w:tc>
          <w:tcPr>
            <w:tcW w:w="1077" w:type="dxa"/>
            <w:tcBorders>
              <w:left w:val="single" w:sz="4" w:space="0" w:color="auto"/>
              <w:bottom w:val="single" w:sz="4" w:space="0" w:color="auto"/>
              <w:right w:val="single" w:sz="4" w:space="0" w:color="auto"/>
            </w:tcBorders>
          </w:tcPr>
          <w:p w14:paraId="42AEB56D"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4372FE99"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tcPr>
          <w:p w14:paraId="2D9E11EB"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24223226"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4EEAA41C"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1AA6AAE1" w14:textId="77777777" w:rsidR="00542E03" w:rsidRPr="00A1115A" w:rsidRDefault="00542E03" w:rsidP="009F57EC">
            <w:pPr>
              <w:pStyle w:val="TAC"/>
            </w:pPr>
          </w:p>
        </w:tc>
      </w:tr>
      <w:tr w:rsidR="00542E03" w:rsidRPr="00A1115A" w14:paraId="06994563"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2DE96060" w14:textId="77777777" w:rsidR="00542E03" w:rsidRDefault="00542E03" w:rsidP="009F57EC">
            <w:pPr>
              <w:pStyle w:val="TAC"/>
            </w:pPr>
            <w:r>
              <w:t>n102</w:t>
            </w:r>
          </w:p>
        </w:tc>
        <w:tc>
          <w:tcPr>
            <w:tcW w:w="1077" w:type="dxa"/>
            <w:tcBorders>
              <w:left w:val="single" w:sz="4" w:space="0" w:color="auto"/>
              <w:bottom w:val="single" w:sz="4" w:space="0" w:color="auto"/>
              <w:right w:val="single" w:sz="4" w:space="0" w:color="auto"/>
            </w:tcBorders>
            <w:vAlign w:val="center"/>
          </w:tcPr>
          <w:p w14:paraId="6D23210F" w14:textId="77777777" w:rsidR="00542E03" w:rsidRDefault="00542E03" w:rsidP="009F57EC">
            <w:pPr>
              <w:pStyle w:val="TAC"/>
            </w:pPr>
            <w:r>
              <w:t>NS_64</w:t>
            </w:r>
          </w:p>
        </w:tc>
        <w:tc>
          <w:tcPr>
            <w:tcW w:w="1078" w:type="dxa"/>
            <w:tcBorders>
              <w:left w:val="single" w:sz="4" w:space="0" w:color="auto"/>
              <w:bottom w:val="single" w:sz="4" w:space="0" w:color="auto"/>
              <w:right w:val="single" w:sz="4" w:space="0" w:color="auto"/>
            </w:tcBorders>
            <w:vAlign w:val="center"/>
          </w:tcPr>
          <w:p w14:paraId="77B822A6" w14:textId="77777777" w:rsidR="00542E03" w:rsidRDefault="00542E03" w:rsidP="009F57EC">
            <w:pPr>
              <w:pStyle w:val="TAC"/>
            </w:pPr>
            <w:r>
              <w:t>NS_65</w:t>
            </w:r>
          </w:p>
        </w:tc>
        <w:tc>
          <w:tcPr>
            <w:tcW w:w="1077" w:type="dxa"/>
            <w:tcBorders>
              <w:left w:val="single" w:sz="4" w:space="0" w:color="auto"/>
              <w:bottom w:val="single" w:sz="4" w:space="0" w:color="auto"/>
              <w:right w:val="single" w:sz="4" w:space="0" w:color="auto"/>
            </w:tcBorders>
            <w:vAlign w:val="center"/>
          </w:tcPr>
          <w:p w14:paraId="6E163137" w14:textId="77777777" w:rsidR="00542E03" w:rsidRPr="00A1115A" w:rsidRDefault="00542E03" w:rsidP="009F57EC">
            <w:pPr>
              <w:pStyle w:val="TAC"/>
            </w:pPr>
            <w:r>
              <w:t>NS_68</w:t>
            </w:r>
          </w:p>
        </w:tc>
        <w:tc>
          <w:tcPr>
            <w:tcW w:w="1078" w:type="dxa"/>
            <w:tcBorders>
              <w:left w:val="single" w:sz="4" w:space="0" w:color="auto"/>
              <w:bottom w:val="single" w:sz="4" w:space="0" w:color="auto"/>
              <w:right w:val="single" w:sz="4" w:space="0" w:color="auto"/>
            </w:tcBorders>
            <w:vAlign w:val="center"/>
          </w:tcPr>
          <w:p w14:paraId="646AEF02" w14:textId="77777777" w:rsidR="00542E03" w:rsidRPr="00A1115A" w:rsidRDefault="00542E03" w:rsidP="009F57EC">
            <w:pPr>
              <w:pStyle w:val="TAC"/>
            </w:pPr>
            <w:r>
              <w:t>NS_69</w:t>
            </w:r>
          </w:p>
        </w:tc>
        <w:tc>
          <w:tcPr>
            <w:tcW w:w="1077" w:type="dxa"/>
            <w:tcBorders>
              <w:left w:val="single" w:sz="4" w:space="0" w:color="auto"/>
              <w:bottom w:val="single" w:sz="4" w:space="0" w:color="auto"/>
              <w:right w:val="single" w:sz="4" w:space="0" w:color="auto"/>
            </w:tcBorders>
          </w:tcPr>
          <w:p w14:paraId="75600C72"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00CA60C3"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6EEEC951"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59AE1645" w14:textId="77777777" w:rsidR="00542E03" w:rsidRPr="00A1115A" w:rsidRDefault="00542E03" w:rsidP="009F57EC">
            <w:pPr>
              <w:pStyle w:val="TAC"/>
            </w:pPr>
          </w:p>
        </w:tc>
      </w:tr>
      <w:tr w:rsidR="00542E03" w:rsidRPr="00A1115A" w14:paraId="5D57C03A" w14:textId="77777777" w:rsidTr="009F57EC">
        <w:tc>
          <w:tcPr>
            <w:tcW w:w="9861" w:type="dxa"/>
            <w:gridSpan w:val="9"/>
            <w:tcBorders>
              <w:top w:val="single" w:sz="4" w:space="0" w:color="auto"/>
              <w:left w:val="single" w:sz="4" w:space="0" w:color="auto"/>
              <w:bottom w:val="single" w:sz="4" w:space="0" w:color="auto"/>
              <w:right w:val="single" w:sz="4" w:space="0" w:color="auto"/>
            </w:tcBorders>
            <w:vAlign w:val="center"/>
          </w:tcPr>
          <w:p w14:paraId="4107A528" w14:textId="77777777" w:rsidR="00542E03" w:rsidRPr="00A1115A" w:rsidRDefault="00542E03" w:rsidP="009F57EC">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0A7662F7" w14:textId="77777777" w:rsidR="00542E03" w:rsidRPr="00A1115A" w:rsidRDefault="00542E03" w:rsidP="00542E03"/>
    <w:p w14:paraId="3CB111D2" w14:textId="77777777" w:rsidR="006D53A6" w:rsidRPr="00542E03" w:rsidRDefault="006D53A6" w:rsidP="008E1CAD">
      <w:pPr>
        <w:pStyle w:val="EditorsNote"/>
        <w:rPr>
          <w:lang w:eastAsia="zh-CN"/>
        </w:rPr>
      </w:pPr>
    </w:p>
    <w:p w14:paraId="0F2C8A89" w14:textId="460042C6" w:rsidR="00181E67" w:rsidRDefault="00181E67" w:rsidP="00181E67">
      <w:pPr>
        <w:pStyle w:val="EditorsNote"/>
        <w:rPr>
          <w:lang w:eastAsia="zh-CN"/>
        </w:rPr>
      </w:pPr>
      <w:bookmarkStart w:id="28" w:name="_Toc21344343"/>
      <w:bookmarkStart w:id="29" w:name="_Toc29801829"/>
      <w:bookmarkStart w:id="30" w:name="_Toc29802253"/>
      <w:bookmarkStart w:id="31" w:name="_Toc29802878"/>
      <w:bookmarkStart w:id="32" w:name="_Toc36107620"/>
      <w:bookmarkStart w:id="33" w:name="_Toc37251386"/>
      <w:bookmarkStart w:id="34" w:name="_Toc45888254"/>
      <w:bookmarkStart w:id="35" w:name="_Toc45888853"/>
      <w:bookmarkStart w:id="36" w:name="_Toc61367534"/>
      <w:bookmarkStart w:id="37" w:name="_Toc61372917"/>
      <w:bookmarkStart w:id="38" w:name="_Toc68230865"/>
      <w:bookmarkStart w:id="39" w:name="_Toc69084278"/>
      <w:bookmarkStart w:id="40" w:name="_Toc75467288"/>
      <w:bookmarkStart w:id="41" w:name="_Toc76509310"/>
      <w:bookmarkStart w:id="42" w:name="_Toc76718300"/>
      <w:bookmarkStart w:id="43" w:name="_Toc83580631"/>
      <w:bookmarkStart w:id="44" w:name="_Toc84405140"/>
      <w:bookmarkStart w:id="45" w:name="_Toc84413749"/>
      <w:bookmarkStart w:id="46" w:name="_Hlk141950001"/>
      <w:bookmarkEnd w:id="2"/>
      <w:bookmarkEnd w:id="3"/>
      <w:bookmarkEnd w:id="4"/>
      <w:bookmarkEnd w:id="5"/>
      <w:bookmarkEnd w:id="6"/>
      <w:bookmarkEnd w:id="7"/>
      <w:bookmarkEnd w:id="8"/>
      <w:bookmarkEnd w:id="9"/>
      <w:bookmarkEnd w:id="10"/>
      <w:bookmarkEnd w:id="11"/>
      <w:bookmarkEnd w:id="12"/>
      <w:bookmarkEnd w:id="13"/>
      <w:r>
        <w:rPr>
          <w:lang w:eastAsia="zh-CN"/>
        </w:rPr>
        <w:t>&lt;&lt;start of</w:t>
      </w:r>
      <w:r w:rsidR="00E45794">
        <w:rPr>
          <w:lang w:eastAsia="zh-CN"/>
        </w:rPr>
        <w:t xml:space="preserve"> </w:t>
      </w:r>
      <w:r>
        <w:rPr>
          <w:lang w:eastAsia="zh-CN"/>
        </w:rPr>
        <w:t>change&gt;&gt;</w:t>
      </w:r>
      <w:bookmarkEnd w:id="1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181E67"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2DBFA" w14:textId="77777777" w:rsidR="007B737B" w:rsidRDefault="007B737B">
      <w:r>
        <w:separator/>
      </w:r>
    </w:p>
  </w:endnote>
  <w:endnote w:type="continuationSeparator" w:id="0">
    <w:p w14:paraId="63E2E2A2" w14:textId="77777777" w:rsidR="007B737B" w:rsidRDefault="007B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D5F2A" w14:textId="77777777" w:rsidR="007B737B" w:rsidRDefault="007B737B">
      <w:r>
        <w:separator/>
      </w:r>
    </w:p>
  </w:footnote>
  <w:footnote w:type="continuationSeparator" w:id="0">
    <w:p w14:paraId="093F3747" w14:textId="77777777" w:rsidR="007B737B" w:rsidRDefault="007B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0A66"/>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5A35"/>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525"/>
    <w:rsid w:val="000D69CB"/>
    <w:rsid w:val="000D6A46"/>
    <w:rsid w:val="000E201D"/>
    <w:rsid w:val="000E3AB7"/>
    <w:rsid w:val="000E66F9"/>
    <w:rsid w:val="000E73AC"/>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4D86"/>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2E29"/>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2E03"/>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0BF4"/>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53A6"/>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37B"/>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6C64"/>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25CD"/>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43BE"/>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794"/>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99DD1-2A02-474D-A55C-694627F8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RAN4#109</cp:lastModifiedBy>
  <cp:revision>71</cp:revision>
  <cp:lastPrinted>2019-02-25T14:05:00Z</cp:lastPrinted>
  <dcterms:created xsi:type="dcterms:W3CDTF">2023-10-25T06:15:00Z</dcterms:created>
  <dcterms:modified xsi:type="dcterms:W3CDTF">2023-11-03T13:21:00Z</dcterms:modified>
</cp:coreProperties>
</file>